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87EBB8" w14:textId="77777777" w:rsidR="00664759" w:rsidRDefault="00664759">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non-ingérence</w:t>
      </w:r>
    </w:p>
    <w:p w14:paraId="3B87EBB9" w14:textId="77777777" w:rsidR="00664759" w:rsidRDefault="00664759">
      <w:pPr>
        <w:rPr>
          <w:rFonts w:ascii="Arial" w:hAnsi="Arial" w:cs="Arial"/>
          <w:sz w:val="22"/>
          <w:szCs w:val="22"/>
        </w:rPr>
      </w:pPr>
    </w:p>
    <w:p w14:paraId="3B87EBBA" w14:textId="688A0573" w:rsidR="00664759" w:rsidRDefault="00664759">
      <w:pPr>
        <w:rPr>
          <w:rFonts w:ascii="Arial" w:hAnsi="Arial" w:cs="Arial"/>
          <w:sz w:val="22"/>
          <w:szCs w:val="22"/>
        </w:rPr>
      </w:pPr>
    </w:p>
    <w:p w14:paraId="11FFEC3D" w14:textId="77777777" w:rsidR="00E32B67" w:rsidRDefault="00E32B67">
      <w:pPr>
        <w:rPr>
          <w:rFonts w:ascii="Arial" w:hAnsi="Arial" w:cs="Arial"/>
          <w:sz w:val="22"/>
          <w:szCs w:val="22"/>
        </w:rPr>
      </w:pPr>
    </w:p>
    <w:p w14:paraId="3B87EBBB" w14:textId="77777777" w:rsidR="00807870" w:rsidRDefault="00807870">
      <w:pPr>
        <w:rPr>
          <w:rFonts w:ascii="Arial" w:hAnsi="Arial" w:cs="Arial"/>
          <w:sz w:val="22"/>
          <w:szCs w:val="22"/>
        </w:rPr>
      </w:pPr>
    </w:p>
    <w:p w14:paraId="3B87EBBC" w14:textId="77777777" w:rsidR="00094A31" w:rsidRDefault="00094A31">
      <w:pPr>
        <w:rPr>
          <w:rFonts w:ascii="Arial" w:hAnsi="Arial" w:cs="Arial"/>
          <w:sz w:val="22"/>
          <w:szCs w:val="22"/>
        </w:rPr>
      </w:pPr>
    </w:p>
    <w:p w14:paraId="3B87EBBD" w14:textId="5E736CFB" w:rsidR="00E344C2" w:rsidRPr="00E32B67" w:rsidRDefault="00664759" w:rsidP="00AF33DA">
      <w:pPr>
        <w:keepNext/>
        <w:outlineLvl w:val="6"/>
        <w:rPr>
          <w:rFonts w:ascii="Arial" w:hAnsi="Arial" w:cs="Arial"/>
          <w:b/>
          <w:color w:val="0000FF"/>
          <w:sz w:val="22"/>
          <w:szCs w:val="22"/>
        </w:rPr>
      </w:pPr>
      <w:r w:rsidRPr="00E32B67">
        <w:rPr>
          <w:rFonts w:ascii="Arial" w:hAnsi="Arial" w:cs="Arial"/>
          <w:b/>
          <w:sz w:val="22"/>
          <w:szCs w:val="22"/>
          <w:u w:val="single"/>
        </w:rPr>
        <w:t>Objet d</w:t>
      </w:r>
      <w:r w:rsidR="00E32B67" w:rsidRPr="00E32B67">
        <w:rPr>
          <w:rFonts w:ascii="Arial" w:hAnsi="Arial" w:cs="Arial"/>
          <w:b/>
          <w:sz w:val="22"/>
          <w:szCs w:val="22"/>
          <w:u w:val="single"/>
        </w:rPr>
        <w:t>e la consultation</w:t>
      </w:r>
      <w:r w:rsidRPr="00E32B67">
        <w:rPr>
          <w:rFonts w:ascii="Arial" w:hAnsi="Arial" w:cs="Arial"/>
          <w:b/>
          <w:sz w:val="22"/>
          <w:szCs w:val="22"/>
        </w:rPr>
        <w:t xml:space="preserve">: </w:t>
      </w:r>
      <w:r w:rsidR="00B1330E" w:rsidRPr="00F348DA">
        <w:rPr>
          <w:rFonts w:ascii="Arial" w:eastAsia="Arial" w:hAnsi="Arial" w:cs="Arial"/>
          <w:b/>
          <w:bCs/>
          <w:color w:val="0000FF"/>
          <w:sz w:val="22"/>
          <w:szCs w:val="28"/>
        </w:rPr>
        <w:t>Mise à disposition d’une solution (SAAS) de gestion des élections consulaires et services Associés pour la CCI GRAND EST</w:t>
      </w:r>
    </w:p>
    <w:p w14:paraId="3B87EBBE" w14:textId="00CCCFFE" w:rsidR="009D3883" w:rsidRPr="00E32B67" w:rsidRDefault="00021343" w:rsidP="004F6A0E">
      <w:pPr>
        <w:pStyle w:val="Titre7"/>
        <w:jc w:val="left"/>
        <w:rPr>
          <w:sz w:val="22"/>
          <w:szCs w:val="22"/>
        </w:rPr>
      </w:pPr>
      <w:r w:rsidRPr="00E32B67">
        <w:rPr>
          <w:b/>
          <w:bCs/>
          <w:sz w:val="22"/>
          <w:szCs w:val="22"/>
        </w:rPr>
        <w:t>Consultation</w:t>
      </w:r>
      <w:r w:rsidR="009D3883" w:rsidRPr="00E32B67">
        <w:rPr>
          <w:b/>
          <w:bCs/>
          <w:sz w:val="22"/>
          <w:szCs w:val="22"/>
        </w:rPr>
        <w:t xml:space="preserve"> </w:t>
      </w:r>
      <w:r w:rsidR="004F6A0E" w:rsidRPr="00E32B67">
        <w:rPr>
          <w:b/>
          <w:bCs/>
          <w:sz w:val="22"/>
          <w:szCs w:val="22"/>
        </w:rPr>
        <w:t>n°</w:t>
      </w:r>
      <w:r w:rsidR="00A37F35" w:rsidRPr="00E32B67">
        <w:rPr>
          <w:b/>
          <w:bCs/>
          <w:sz w:val="22"/>
          <w:szCs w:val="22"/>
        </w:rPr>
        <w:t>202</w:t>
      </w:r>
      <w:r w:rsidR="00A25C96">
        <w:rPr>
          <w:b/>
          <w:bCs/>
          <w:sz w:val="22"/>
          <w:szCs w:val="22"/>
        </w:rPr>
        <w:t>6</w:t>
      </w:r>
      <w:r w:rsidR="00A37F35" w:rsidRPr="00E32B67">
        <w:rPr>
          <w:b/>
          <w:bCs/>
          <w:sz w:val="22"/>
          <w:szCs w:val="22"/>
        </w:rPr>
        <w:t>/</w:t>
      </w:r>
      <w:r w:rsidR="00AF33DA" w:rsidRPr="00E32B67">
        <w:rPr>
          <w:b/>
          <w:bCs/>
          <w:sz w:val="22"/>
          <w:szCs w:val="22"/>
        </w:rPr>
        <w:t>CONSU/</w:t>
      </w:r>
      <w:r w:rsidR="009316F1" w:rsidRPr="00E32B67">
        <w:rPr>
          <w:b/>
          <w:bCs/>
          <w:sz w:val="22"/>
          <w:szCs w:val="22"/>
        </w:rPr>
        <w:t>0</w:t>
      </w:r>
      <w:r w:rsidR="00B1330E">
        <w:rPr>
          <w:b/>
          <w:bCs/>
          <w:sz w:val="22"/>
          <w:szCs w:val="22"/>
        </w:rPr>
        <w:t>6</w:t>
      </w:r>
      <w:r w:rsidR="00AF33DA" w:rsidRPr="00E32B67">
        <w:rPr>
          <w:b/>
          <w:bCs/>
          <w:sz w:val="22"/>
          <w:szCs w:val="22"/>
        </w:rPr>
        <w:t xml:space="preserve"> du </w:t>
      </w:r>
      <w:r w:rsidR="0054392E">
        <w:rPr>
          <w:b/>
          <w:bCs/>
          <w:sz w:val="22"/>
          <w:szCs w:val="22"/>
        </w:rPr>
        <w:t>4 mars 2026</w:t>
      </w:r>
    </w:p>
    <w:p w14:paraId="3B87EBBF" w14:textId="77777777" w:rsidR="00094A31" w:rsidRPr="00235CAB" w:rsidRDefault="00094A31" w:rsidP="00235CAB">
      <w:pPr>
        <w:rPr>
          <w:sz w:val="22"/>
          <w:szCs w:val="22"/>
        </w:rPr>
      </w:pPr>
    </w:p>
    <w:p w14:paraId="3B87EBC0" w14:textId="77777777" w:rsidR="00664759" w:rsidRPr="00235CAB" w:rsidRDefault="00664759">
      <w:pPr>
        <w:rPr>
          <w:rFonts w:ascii="Arial" w:hAnsi="Arial" w:cs="Arial"/>
          <w:sz w:val="22"/>
          <w:szCs w:val="22"/>
        </w:rPr>
      </w:pPr>
    </w:p>
    <w:p w14:paraId="3B87EBC1" w14:textId="3FB69DD8" w:rsidR="00664759" w:rsidRPr="00235CAB" w:rsidRDefault="00946FAB" w:rsidP="00946FAB">
      <w:pPr>
        <w:tabs>
          <w:tab w:val="left" w:pos="3645"/>
        </w:tabs>
        <w:rPr>
          <w:rFonts w:ascii="Arial" w:hAnsi="Arial" w:cs="Arial"/>
          <w:sz w:val="22"/>
          <w:szCs w:val="22"/>
        </w:rPr>
      </w:pPr>
      <w:r>
        <w:rPr>
          <w:rFonts w:ascii="Arial" w:hAnsi="Arial" w:cs="Arial"/>
          <w:sz w:val="22"/>
          <w:szCs w:val="22"/>
        </w:rPr>
        <w:tab/>
      </w:r>
    </w:p>
    <w:p w14:paraId="3B87EBC2"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87EBC3" w14:textId="77777777" w:rsidR="00664759" w:rsidRDefault="00664759">
      <w:pPr>
        <w:tabs>
          <w:tab w:val="left" w:pos="3119"/>
          <w:tab w:val="right" w:leader="underscore" w:pos="9072"/>
        </w:tabs>
        <w:rPr>
          <w:rFonts w:ascii="Arial" w:hAnsi="Arial" w:cs="Arial"/>
          <w:sz w:val="22"/>
          <w:szCs w:val="22"/>
        </w:rPr>
      </w:pPr>
    </w:p>
    <w:p w14:paraId="3B87EBC4" w14:textId="77777777" w:rsidR="00664759" w:rsidRDefault="00664759">
      <w:pPr>
        <w:tabs>
          <w:tab w:val="left" w:pos="3119"/>
          <w:tab w:val="right" w:leader="underscore" w:pos="9072"/>
        </w:tabs>
        <w:rPr>
          <w:rFonts w:ascii="Arial" w:hAnsi="Arial" w:cs="Arial"/>
          <w:sz w:val="22"/>
          <w:szCs w:val="22"/>
        </w:rPr>
      </w:pPr>
    </w:p>
    <w:p w14:paraId="3B87EBC5" w14:textId="77777777" w:rsidR="00664759" w:rsidRDefault="00664759">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3B87EBC6" w14:textId="77777777" w:rsidR="00664759" w:rsidRDefault="00664759">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3B87EBC7" w14:textId="77777777" w:rsidR="00664759" w:rsidRDefault="00664759">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3B87EBC8" w14:textId="77777777" w:rsidR="00664759" w:rsidRDefault="00664759">
      <w:pPr>
        <w:tabs>
          <w:tab w:val="left" w:pos="3119"/>
          <w:tab w:val="right" w:leader="underscore" w:pos="9072"/>
        </w:tabs>
        <w:rPr>
          <w:rFonts w:ascii="Arial" w:hAnsi="Arial" w:cs="Arial"/>
          <w:sz w:val="22"/>
          <w:szCs w:val="22"/>
        </w:rPr>
      </w:pPr>
    </w:p>
    <w:p w14:paraId="3B87EBC9" w14:textId="77777777" w:rsidR="00664759" w:rsidRDefault="00664759">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3B87EBCA" w14:textId="77777777" w:rsidR="00664759" w:rsidRDefault="00664759">
      <w:pPr>
        <w:tabs>
          <w:tab w:val="right" w:leader="underscore" w:pos="9072"/>
        </w:tabs>
        <w:rPr>
          <w:rFonts w:ascii="Arial" w:hAnsi="Arial" w:cs="Arial"/>
          <w:sz w:val="22"/>
          <w:szCs w:val="22"/>
        </w:rPr>
      </w:pPr>
    </w:p>
    <w:p w14:paraId="3B87EBCB" w14:textId="77777777" w:rsidR="00664759" w:rsidRDefault="00664759">
      <w:pPr>
        <w:tabs>
          <w:tab w:val="right" w:leader="underscore" w:pos="9072"/>
        </w:tabs>
        <w:rPr>
          <w:rFonts w:ascii="Arial" w:hAnsi="Arial" w:cs="Arial"/>
          <w:sz w:val="22"/>
          <w:szCs w:val="22"/>
        </w:rPr>
      </w:pPr>
    </w:p>
    <w:p w14:paraId="3B87EBCC" w14:textId="77777777" w:rsidR="00664759" w:rsidRDefault="00664759">
      <w:pPr>
        <w:tabs>
          <w:tab w:val="right" w:leader="underscore" w:pos="9072"/>
        </w:tabs>
        <w:rPr>
          <w:rFonts w:ascii="Arial" w:hAnsi="Arial" w:cs="Arial"/>
          <w:sz w:val="22"/>
          <w:szCs w:val="22"/>
        </w:rPr>
      </w:pPr>
    </w:p>
    <w:p w14:paraId="3B87EBCD" w14:textId="77777777" w:rsidR="00664759" w:rsidRDefault="00664759">
      <w:pPr>
        <w:tabs>
          <w:tab w:val="right" w:leader="underscore" w:pos="9072"/>
        </w:tabs>
        <w:rPr>
          <w:rFonts w:ascii="Arial" w:hAnsi="Arial" w:cs="Arial"/>
          <w:sz w:val="22"/>
          <w:szCs w:val="22"/>
        </w:rPr>
      </w:pPr>
    </w:p>
    <w:p w14:paraId="3B87EBCE" w14:textId="77777777" w:rsidR="00664759" w:rsidRDefault="00664759" w:rsidP="00D55EA0">
      <w:pPr>
        <w:numPr>
          <w:ilvl w:val="0"/>
          <w:numId w:val="1"/>
        </w:numPr>
        <w:tabs>
          <w:tab w:val="right" w:leader="underscore" w:pos="9072"/>
        </w:tabs>
        <w:spacing w:line="260" w:lineRule="exact"/>
        <w:ind w:right="-143"/>
        <w:jc w:val="both"/>
        <w:rPr>
          <w:rFonts w:ascii="Arial" w:hAnsi="Arial" w:cs="Arial"/>
          <w:sz w:val="22"/>
          <w:szCs w:val="22"/>
        </w:rPr>
      </w:pPr>
      <w:r>
        <w:rPr>
          <w:rFonts w:ascii="Arial" w:hAnsi="Arial" w:cs="Arial"/>
          <w:sz w:val="22"/>
          <w:szCs w:val="22"/>
        </w:rPr>
        <w:t xml:space="preserve">atteste ne pas avoir la qualification de Membre Titulaire de </w:t>
      </w:r>
      <w:smartTag w:uri="urn:schemas-microsoft-com:office:smarttags" w:element="PersonName">
        <w:smartTagPr>
          <w:attr w:name="ProductID" w:val="la Chambre"/>
        </w:smartTagPr>
        <w:r>
          <w:rPr>
            <w:rFonts w:ascii="Arial" w:hAnsi="Arial" w:cs="Arial"/>
            <w:sz w:val="22"/>
            <w:szCs w:val="22"/>
          </w:rPr>
          <w:t>la Chambre</w:t>
        </w:r>
      </w:smartTag>
      <w:r>
        <w:rPr>
          <w:rFonts w:ascii="Arial" w:hAnsi="Arial" w:cs="Arial"/>
          <w:sz w:val="22"/>
          <w:szCs w:val="22"/>
        </w:rPr>
        <w:t xml:space="preserve"> de Co</w:t>
      </w:r>
      <w:r w:rsidR="009B44EE">
        <w:rPr>
          <w:rFonts w:ascii="Arial" w:hAnsi="Arial" w:cs="Arial"/>
          <w:sz w:val="22"/>
          <w:szCs w:val="22"/>
        </w:rPr>
        <w:t xml:space="preserve">mmerce et d’Industrie </w:t>
      </w:r>
      <w:r w:rsidR="009115AC">
        <w:rPr>
          <w:rFonts w:ascii="Arial" w:hAnsi="Arial" w:cs="Arial"/>
          <w:sz w:val="22"/>
          <w:szCs w:val="22"/>
        </w:rPr>
        <w:t>GRAND EST</w:t>
      </w:r>
      <w:r w:rsidR="009B44EE">
        <w:rPr>
          <w:rFonts w:ascii="Arial" w:hAnsi="Arial" w:cs="Arial"/>
          <w:sz w:val="22"/>
          <w:szCs w:val="22"/>
        </w:rPr>
        <w:t>.</w:t>
      </w:r>
    </w:p>
    <w:p w14:paraId="3B87EBCF"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3B87EBD0"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3B87EBD1" w14:textId="77777777" w:rsidR="00664759" w:rsidRDefault="00664759">
      <w:pPr>
        <w:numPr>
          <w:ilvl w:val="12"/>
          <w:numId w:val="0"/>
        </w:numPr>
        <w:tabs>
          <w:tab w:val="right" w:leader="underscore" w:pos="9072"/>
        </w:tabs>
        <w:spacing w:line="260" w:lineRule="exact"/>
        <w:ind w:left="227" w:hanging="227"/>
        <w:jc w:val="both"/>
        <w:rPr>
          <w:rFonts w:ascii="Arial" w:hAnsi="Arial" w:cs="Arial"/>
          <w:sz w:val="22"/>
          <w:szCs w:val="22"/>
        </w:rPr>
      </w:pPr>
    </w:p>
    <w:p w14:paraId="3B87EBD2" w14:textId="77777777" w:rsidR="00664759" w:rsidRDefault="00664759">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3B87EBD3" w14:textId="77777777" w:rsidR="00664759" w:rsidRDefault="00664759">
      <w:pPr>
        <w:tabs>
          <w:tab w:val="right" w:leader="underscore" w:pos="9072"/>
        </w:tabs>
        <w:rPr>
          <w:rFonts w:ascii="Arial" w:hAnsi="Arial" w:cs="Arial"/>
          <w:sz w:val="22"/>
          <w:szCs w:val="22"/>
        </w:rPr>
      </w:pPr>
    </w:p>
    <w:p w14:paraId="3B87EBD4" w14:textId="77777777" w:rsidR="00664759" w:rsidRDefault="00664759">
      <w:pPr>
        <w:tabs>
          <w:tab w:val="right" w:leader="underscore" w:pos="9072"/>
        </w:tabs>
        <w:rPr>
          <w:rFonts w:ascii="Arial" w:hAnsi="Arial" w:cs="Arial"/>
          <w:sz w:val="22"/>
          <w:szCs w:val="22"/>
        </w:rPr>
      </w:pPr>
    </w:p>
    <w:p w14:paraId="3B87EBD5" w14:textId="77777777" w:rsidR="00664759" w:rsidRDefault="00664759">
      <w:pPr>
        <w:tabs>
          <w:tab w:val="right" w:leader="underscore" w:pos="9072"/>
        </w:tabs>
        <w:rPr>
          <w:rFonts w:ascii="Arial" w:hAnsi="Arial" w:cs="Arial"/>
          <w:sz w:val="22"/>
          <w:szCs w:val="22"/>
        </w:rPr>
      </w:pPr>
    </w:p>
    <w:p w14:paraId="3B87EBD6" w14:textId="77777777" w:rsidR="00664759" w:rsidRDefault="00664759">
      <w:pPr>
        <w:tabs>
          <w:tab w:val="right" w:leader="underscore" w:pos="9072"/>
        </w:tabs>
        <w:rPr>
          <w:rFonts w:ascii="Arial" w:hAnsi="Arial" w:cs="Arial"/>
          <w:sz w:val="22"/>
          <w:szCs w:val="22"/>
        </w:rPr>
      </w:pPr>
    </w:p>
    <w:p w14:paraId="3B87EBD7" w14:textId="70EBD01B"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Fait à</w:t>
      </w:r>
    </w:p>
    <w:p w14:paraId="3B87EBD8" w14:textId="77777777" w:rsidR="00664759" w:rsidRDefault="00664759" w:rsidP="008E1686">
      <w:pPr>
        <w:tabs>
          <w:tab w:val="left" w:pos="5245"/>
          <w:tab w:val="right" w:leader="underscore" w:pos="9072"/>
        </w:tabs>
        <w:ind w:left="3261"/>
        <w:rPr>
          <w:rFonts w:ascii="Arial" w:hAnsi="Arial" w:cs="Arial"/>
          <w:sz w:val="22"/>
          <w:szCs w:val="22"/>
        </w:rPr>
      </w:pPr>
    </w:p>
    <w:p w14:paraId="3B87EBD9" w14:textId="219BA288"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Le</w:t>
      </w:r>
    </w:p>
    <w:p w14:paraId="3B87EBDA" w14:textId="77777777" w:rsidR="00664759" w:rsidRDefault="00664759" w:rsidP="008E1686">
      <w:pPr>
        <w:tabs>
          <w:tab w:val="left" w:pos="5245"/>
          <w:tab w:val="right" w:leader="underscore" w:pos="9072"/>
        </w:tabs>
        <w:ind w:left="3261"/>
        <w:rPr>
          <w:rFonts w:ascii="Arial" w:hAnsi="Arial" w:cs="Arial"/>
          <w:sz w:val="22"/>
          <w:szCs w:val="22"/>
        </w:rPr>
      </w:pPr>
    </w:p>
    <w:p w14:paraId="3B87EBDB" w14:textId="77777777" w:rsidR="00664759" w:rsidRDefault="00664759" w:rsidP="008E1686">
      <w:pPr>
        <w:tabs>
          <w:tab w:val="left" w:pos="5245"/>
          <w:tab w:val="right" w:leader="underscore" w:pos="9072"/>
        </w:tabs>
        <w:ind w:left="3261"/>
        <w:rPr>
          <w:rFonts w:ascii="Arial" w:hAnsi="Arial" w:cs="Arial"/>
          <w:sz w:val="22"/>
          <w:szCs w:val="22"/>
        </w:rPr>
      </w:pPr>
    </w:p>
    <w:p w14:paraId="3B87EBDC" w14:textId="77777777" w:rsidR="00664759" w:rsidRDefault="00664759" w:rsidP="008E1686">
      <w:pPr>
        <w:tabs>
          <w:tab w:val="left" w:pos="5245"/>
          <w:tab w:val="right" w:leader="underscore" w:pos="9072"/>
        </w:tabs>
        <w:ind w:left="3261"/>
        <w:rPr>
          <w:rFonts w:ascii="Arial" w:hAnsi="Arial" w:cs="Arial"/>
          <w:sz w:val="22"/>
          <w:szCs w:val="22"/>
        </w:rPr>
      </w:pPr>
    </w:p>
    <w:p w14:paraId="3B87EBDD" w14:textId="627D6E15" w:rsidR="00664759" w:rsidRDefault="00664759" w:rsidP="008E1686">
      <w:pPr>
        <w:tabs>
          <w:tab w:val="left" w:pos="5245"/>
          <w:tab w:val="right" w:leader="underscore" w:pos="9072"/>
        </w:tabs>
        <w:ind w:left="3261"/>
        <w:rPr>
          <w:rFonts w:ascii="Arial" w:hAnsi="Arial" w:cs="Arial"/>
          <w:sz w:val="22"/>
          <w:szCs w:val="22"/>
        </w:rPr>
      </w:pPr>
      <w:r>
        <w:rPr>
          <w:rFonts w:ascii="Arial" w:hAnsi="Arial" w:cs="Arial"/>
          <w:sz w:val="22"/>
          <w:szCs w:val="22"/>
        </w:rPr>
        <w:t>Signature et cachet de l’entreprise</w:t>
      </w:r>
    </w:p>
    <w:p w14:paraId="3B87EBDE" w14:textId="00F504FB" w:rsidR="00664759" w:rsidRDefault="00664759">
      <w:pPr>
        <w:pStyle w:val="En-tte"/>
        <w:tabs>
          <w:tab w:val="clear" w:pos="4536"/>
          <w:tab w:val="clear" w:pos="9072"/>
        </w:tabs>
        <w:rPr>
          <w:sz w:val="22"/>
          <w:szCs w:val="22"/>
        </w:rPr>
      </w:pPr>
    </w:p>
    <w:p w14:paraId="52CCD37F" w14:textId="16DA7F77" w:rsidR="008E1686" w:rsidRDefault="008E1686">
      <w:pPr>
        <w:pStyle w:val="En-tte"/>
        <w:tabs>
          <w:tab w:val="clear" w:pos="4536"/>
          <w:tab w:val="clear" w:pos="9072"/>
        </w:tabs>
        <w:rPr>
          <w:sz w:val="22"/>
          <w:szCs w:val="22"/>
        </w:rPr>
      </w:pPr>
    </w:p>
    <w:p w14:paraId="5758AC61" w14:textId="6AB705A8" w:rsidR="008E1686" w:rsidRDefault="008E1686">
      <w:pPr>
        <w:pStyle w:val="En-tte"/>
        <w:tabs>
          <w:tab w:val="clear" w:pos="4536"/>
          <w:tab w:val="clear" w:pos="9072"/>
        </w:tabs>
        <w:rPr>
          <w:sz w:val="22"/>
          <w:szCs w:val="22"/>
        </w:rPr>
      </w:pPr>
    </w:p>
    <w:p w14:paraId="0A60FE76" w14:textId="77777777" w:rsidR="008E1686" w:rsidRDefault="008E1686">
      <w:pPr>
        <w:pStyle w:val="En-tte"/>
        <w:tabs>
          <w:tab w:val="clear" w:pos="4536"/>
          <w:tab w:val="clear" w:pos="9072"/>
        </w:tabs>
        <w:rPr>
          <w:sz w:val="22"/>
          <w:szCs w:val="22"/>
        </w:rPr>
      </w:pPr>
    </w:p>
    <w:p w14:paraId="66BCB800" w14:textId="77777777" w:rsidR="008E1686" w:rsidRDefault="008E1686">
      <w:pPr>
        <w:pStyle w:val="En-tte"/>
        <w:tabs>
          <w:tab w:val="clear" w:pos="4536"/>
          <w:tab w:val="clear" w:pos="9072"/>
        </w:tabs>
        <w:rPr>
          <w:sz w:val="22"/>
          <w:szCs w:val="22"/>
        </w:rPr>
      </w:pPr>
    </w:p>
    <w:sectPr w:rsidR="008E1686" w:rsidSect="00E32B67">
      <w:pgSz w:w="11906" w:h="16838"/>
      <w:pgMar w:top="1843"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7B9F4" w14:textId="77777777" w:rsidR="00FD6EE9" w:rsidRDefault="00FD6EE9">
      <w:r>
        <w:separator/>
      </w:r>
    </w:p>
  </w:endnote>
  <w:endnote w:type="continuationSeparator" w:id="0">
    <w:p w14:paraId="76BE8A14" w14:textId="77777777" w:rsidR="00FD6EE9" w:rsidRDefault="00FD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D7509" w14:textId="77777777" w:rsidR="00FD6EE9" w:rsidRDefault="00FD6EE9">
      <w:r>
        <w:separator/>
      </w:r>
    </w:p>
  </w:footnote>
  <w:footnote w:type="continuationSeparator" w:id="0">
    <w:p w14:paraId="3EB4A906" w14:textId="77777777" w:rsidR="00FD6EE9" w:rsidRDefault="00FD6E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1707097353">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622469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B6B"/>
    <w:rsid w:val="00021343"/>
    <w:rsid w:val="00021F4A"/>
    <w:rsid w:val="00060A88"/>
    <w:rsid w:val="0008416B"/>
    <w:rsid w:val="00094A31"/>
    <w:rsid w:val="000E147C"/>
    <w:rsid w:val="000F6458"/>
    <w:rsid w:val="00141538"/>
    <w:rsid w:val="00167B48"/>
    <w:rsid w:val="001820DE"/>
    <w:rsid w:val="00195A4C"/>
    <w:rsid w:val="001C34AA"/>
    <w:rsid w:val="00235CAB"/>
    <w:rsid w:val="0027198C"/>
    <w:rsid w:val="002D5812"/>
    <w:rsid w:val="00381F77"/>
    <w:rsid w:val="0038296E"/>
    <w:rsid w:val="0039461B"/>
    <w:rsid w:val="004415D4"/>
    <w:rsid w:val="004C1B37"/>
    <w:rsid w:val="004F6A0E"/>
    <w:rsid w:val="00505CAE"/>
    <w:rsid w:val="00510818"/>
    <w:rsid w:val="005336A2"/>
    <w:rsid w:val="0054392E"/>
    <w:rsid w:val="00551136"/>
    <w:rsid w:val="00596118"/>
    <w:rsid w:val="005A3400"/>
    <w:rsid w:val="005E66D7"/>
    <w:rsid w:val="00664759"/>
    <w:rsid w:val="00713758"/>
    <w:rsid w:val="00775336"/>
    <w:rsid w:val="00807870"/>
    <w:rsid w:val="008315FE"/>
    <w:rsid w:val="00836CF9"/>
    <w:rsid w:val="008526A5"/>
    <w:rsid w:val="008E1686"/>
    <w:rsid w:val="009115AC"/>
    <w:rsid w:val="009316F1"/>
    <w:rsid w:val="00936EAA"/>
    <w:rsid w:val="00946FAB"/>
    <w:rsid w:val="0098456A"/>
    <w:rsid w:val="00995292"/>
    <w:rsid w:val="009B44EE"/>
    <w:rsid w:val="009D3883"/>
    <w:rsid w:val="00A213A7"/>
    <w:rsid w:val="00A25C96"/>
    <w:rsid w:val="00A37F35"/>
    <w:rsid w:val="00A71515"/>
    <w:rsid w:val="00AF33DA"/>
    <w:rsid w:val="00B1330E"/>
    <w:rsid w:val="00BB4799"/>
    <w:rsid w:val="00BD6BED"/>
    <w:rsid w:val="00C56593"/>
    <w:rsid w:val="00CC7F25"/>
    <w:rsid w:val="00D51A45"/>
    <w:rsid w:val="00D55EA0"/>
    <w:rsid w:val="00D93B6B"/>
    <w:rsid w:val="00DD208B"/>
    <w:rsid w:val="00DD24ED"/>
    <w:rsid w:val="00E00F5A"/>
    <w:rsid w:val="00E32B67"/>
    <w:rsid w:val="00E344C2"/>
    <w:rsid w:val="00EE0EF9"/>
    <w:rsid w:val="00EF7FFA"/>
    <w:rsid w:val="00F348DA"/>
    <w:rsid w:val="00FD6EE9"/>
    <w:rsid w:val="00FF06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B87EBB8"/>
  <w15:chartTrackingRefBased/>
  <w15:docId w15:val="{5DAACFB6-7D74-464D-A5A1-2F0890DD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paragraph" w:styleId="Titre7">
    <w:name w:val="heading 7"/>
    <w:basedOn w:val="Normal"/>
    <w:next w:val="Normal"/>
    <w:link w:val="Titre7Car"/>
    <w:qFormat/>
    <w:rsid w:val="009D3883"/>
    <w:pPr>
      <w:keepNext/>
      <w:jc w:val="center"/>
      <w:outlineLvl w:val="6"/>
    </w:pPr>
    <w:rPr>
      <w:rFonts w:ascii="Arial" w:hAnsi="Arial" w:cs="Arial"/>
      <w:sz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character" w:customStyle="1" w:styleId="Titre7Car">
    <w:name w:val="Titre 7 Car"/>
    <w:link w:val="Titre7"/>
    <w:rsid w:val="009D3883"/>
    <w:rPr>
      <w:rFonts w:ascii="Arial" w:hAnsi="Arial" w:cs="Arial"/>
      <w:sz w:val="3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6" ma:contentTypeDescription="Crée un document." ma:contentTypeScope="" ma:versionID="06667224e483eb6fd4210026c561ce9e">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a57e29cdfd313b4c119d707d829b8468"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7E7B8A-9729-4EFD-91FF-E803046F10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FD9FA-A366-4106-B6F0-97970B59B04A}">
  <ds:schemaRefs>
    <ds:schemaRef ds:uri="http://schemas.microsoft.com/sharepoint/v3/contenttype/forms"/>
  </ds:schemaRefs>
</ds:datastoreItem>
</file>

<file path=customXml/itemProps3.xml><?xml version="1.0" encoding="utf-8"?>
<ds:datastoreItem xmlns:ds="http://schemas.openxmlformats.org/officeDocument/2006/customXml" ds:itemID="{5C655919-0F74-43D7-926D-7FEB286F64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declaration non ingérence.dot</Template>
  <TotalTime>5</TotalTime>
  <Pages>2</Pages>
  <Words>183</Words>
  <Characters>1012</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ROMAGNY Laurence</cp:lastModifiedBy>
  <cp:revision>18</cp:revision>
  <cp:lastPrinted>2007-02-28T09:15:00Z</cp:lastPrinted>
  <dcterms:created xsi:type="dcterms:W3CDTF">2021-08-24T14:16:00Z</dcterms:created>
  <dcterms:modified xsi:type="dcterms:W3CDTF">2026-03-02T15:52:00Z</dcterms:modified>
</cp:coreProperties>
</file>